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49" w:rsidRDefault="00633A49" w:rsidP="00FF7114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20</w:t>
      </w:r>
    </w:p>
    <w:p w:rsidR="00633A49" w:rsidRDefault="00633A49" w:rsidP="00FF7114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633A49" w:rsidRPr="000C0D75" w:rsidRDefault="00633A49" w:rsidP="00FF7114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633A49" w:rsidRDefault="00633A49" w:rsidP="00FF7114">
      <w:pPr>
        <w:tabs>
          <w:tab w:val="left" w:pos="6521"/>
        </w:tabs>
        <w:ind w:left="5670"/>
      </w:pPr>
    </w:p>
    <w:p w:rsidR="00633A49" w:rsidRPr="000941D1" w:rsidRDefault="00633A49" w:rsidP="00FF7114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633A49" w:rsidRDefault="00633A49" w:rsidP="00FF7114">
      <w:pPr>
        <w:spacing w:before="0" w:after="0"/>
        <w:jc w:val="center"/>
        <w:rPr>
          <w:b/>
          <w:sz w:val="24"/>
          <w:szCs w:val="24"/>
        </w:rPr>
      </w:pPr>
    </w:p>
    <w:p w:rsidR="00633A49" w:rsidRDefault="00633A49" w:rsidP="00FF7114">
      <w:pPr>
        <w:spacing w:before="0" w:after="0"/>
        <w:jc w:val="center"/>
        <w:rPr>
          <w:b/>
          <w:sz w:val="24"/>
          <w:szCs w:val="24"/>
        </w:rPr>
      </w:pPr>
    </w:p>
    <w:p w:rsidR="00633A49" w:rsidRPr="0025149B" w:rsidRDefault="00633A49" w:rsidP="00FF7114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____________</w:t>
      </w:r>
    </w:p>
    <w:p w:rsidR="00633A49" w:rsidRPr="00E97A45" w:rsidRDefault="00633A49" w:rsidP="00FF7114">
      <w:pPr>
        <w:spacing w:before="0" w:after="0"/>
        <w:jc w:val="center"/>
        <w:rPr>
          <w:b/>
          <w:sz w:val="24"/>
          <w:szCs w:val="24"/>
        </w:rPr>
      </w:pPr>
      <w:r w:rsidRPr="00E97A45">
        <w:rPr>
          <w:b/>
          <w:sz w:val="24"/>
          <w:szCs w:val="24"/>
        </w:rPr>
        <w:t>(возврат аванса)</w:t>
      </w:r>
    </w:p>
    <w:p w:rsidR="00633A49" w:rsidRPr="009F1DB0" w:rsidRDefault="00633A49" w:rsidP="00FF7114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«__» _________ 201_</w:t>
      </w:r>
      <w:r w:rsidRPr="009F1DB0">
        <w:rPr>
          <w:sz w:val="24"/>
          <w:szCs w:val="24"/>
        </w:rPr>
        <w:t xml:space="preserve"> г.</w:t>
      </w:r>
    </w:p>
    <w:p w:rsidR="00633A49" w:rsidRDefault="00633A49" w:rsidP="00FF7114">
      <w:pPr>
        <w:pStyle w:val="BodyTextIndent3"/>
        <w:spacing w:line="240" w:lineRule="auto"/>
        <w:rPr>
          <w:b/>
          <w:bCs/>
          <w:sz w:val="24"/>
          <w:szCs w:val="24"/>
        </w:rPr>
      </w:pPr>
    </w:p>
    <w:p w:rsidR="00633A49" w:rsidRPr="009F1DB0" w:rsidRDefault="00633A49" w:rsidP="00FF7114">
      <w:pPr>
        <w:pStyle w:val="BodyTextIndent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__________</w:t>
      </w:r>
      <w:r w:rsidRPr="009F1DB0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______________________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633A49" w:rsidRPr="009F1DB0" w:rsidRDefault="00633A49" w:rsidP="00FF7114">
      <w:pPr>
        <w:pStyle w:val="BodyTextIndent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633A49" w:rsidRPr="009F1DB0" w:rsidRDefault="00633A49" w:rsidP="00FF7114">
      <w:pPr>
        <w:pStyle w:val="BodyTextIndent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</w:t>
      </w:r>
      <w:r w:rsidRPr="0095431D">
        <w:rPr>
          <w:sz w:val="24"/>
          <w:szCs w:val="24"/>
        </w:rPr>
        <w:t>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633A49" w:rsidRPr="009F1DB0" w:rsidRDefault="00633A49" w:rsidP="00FF7114">
      <w:pPr>
        <w:pStyle w:val="BodyTextIndent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633A49" w:rsidRPr="009F1DB0" w:rsidRDefault="00633A49" w:rsidP="00FF7114">
      <w:pPr>
        <w:pStyle w:val="BodyTextIndent2"/>
        <w:spacing w:before="0" w:after="0"/>
        <w:ind w:firstLine="720"/>
        <w:rPr>
          <w:snapToGrid w:val="0"/>
          <w:sz w:val="24"/>
          <w:szCs w:val="24"/>
        </w:rPr>
      </w:pPr>
    </w:p>
    <w:p w:rsidR="00633A49" w:rsidRPr="009F1DB0" w:rsidRDefault="00633A49" w:rsidP="00FF7114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633A49" w:rsidRPr="0025149B" w:rsidRDefault="00633A49" w:rsidP="00FF7114">
      <w:pPr>
        <w:spacing w:before="0" w:after="0"/>
        <w:ind w:firstLine="709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>Поручитель обязуется отвечать за исполнение Должником его обязательств по возврату Кредитору суммы аванса, перечисленного</w:t>
      </w:r>
      <w:r w:rsidRPr="00BE7866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п. _____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 xml:space="preserve">_______________ </w:t>
      </w:r>
      <w:r w:rsidRPr="00EB331B">
        <w:rPr>
          <w:bCs/>
          <w:sz w:val="24"/>
          <w:szCs w:val="24"/>
        </w:rPr>
        <w:t>№ </w:t>
      </w:r>
      <w:r>
        <w:rPr>
          <w:bCs/>
          <w:sz w:val="24"/>
          <w:szCs w:val="24"/>
        </w:rPr>
        <w:t>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633A49" w:rsidRPr="009F1DB0" w:rsidRDefault="00633A49" w:rsidP="00FF7114">
      <w:pPr>
        <w:pStyle w:val="BodyText3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аванса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 </w:t>
      </w:r>
    </w:p>
    <w:p w:rsidR="00633A49" w:rsidRPr="0025149B" w:rsidRDefault="00633A49" w:rsidP="00FF7114">
      <w:pPr>
        <w:pStyle w:val="BodyText3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633A49" w:rsidRDefault="00633A49" w:rsidP="00FF7114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_______________;</w:t>
      </w:r>
    </w:p>
    <w:p w:rsidR="00633A49" w:rsidRDefault="00633A49" w:rsidP="00FF7114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</w:t>
      </w:r>
      <w:r w:rsidRPr="0025149B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_______________) рублей 00 копеек, кроме того НДС 18% в размере _____________________ (____________________________) рублей 00 копеек, всего с учетом НДС – _________________ (_________________________) рублей 00 копеек</w:t>
      </w:r>
      <w:r w:rsidRPr="0025149B">
        <w:rPr>
          <w:sz w:val="24"/>
          <w:szCs w:val="24"/>
        </w:rPr>
        <w:t>;</w:t>
      </w:r>
    </w:p>
    <w:p w:rsidR="00633A49" w:rsidRDefault="00633A49" w:rsidP="00FF7114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в размере __% (_______________ процентов) от суммы _________________________________________, что составляет __________________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______________________________)</w:t>
      </w:r>
      <w:r w:rsidRPr="009F1DB0">
        <w:rPr>
          <w:sz w:val="24"/>
          <w:szCs w:val="24"/>
        </w:rPr>
        <w:t xml:space="preserve"> рубля 00 копеек</w:t>
      </w:r>
      <w:r>
        <w:rPr>
          <w:sz w:val="24"/>
          <w:szCs w:val="24"/>
        </w:rPr>
        <w:t>;</w:t>
      </w:r>
    </w:p>
    <w:p w:rsidR="00633A49" w:rsidRPr="0025149B" w:rsidRDefault="00633A49" w:rsidP="00FF7114">
      <w:pPr>
        <w:spacing w:before="0" w:after="0"/>
        <w:ind w:firstLine="709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>: _____________.</w:t>
      </w:r>
    </w:p>
    <w:p w:rsidR="00633A49" w:rsidRPr="0025149B" w:rsidRDefault="00633A49" w:rsidP="00FF7114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аванса.</w:t>
      </w:r>
    </w:p>
    <w:p w:rsidR="00633A49" w:rsidRPr="0025149B" w:rsidRDefault="00633A49" w:rsidP="00FF7114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1.4. В случае просрочки возврата Должником аванса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ответственность Поручителя и Должника перед Кредитором является солидарной. </w:t>
      </w:r>
    </w:p>
    <w:p w:rsidR="00633A49" w:rsidRDefault="00633A49" w:rsidP="00FF7114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1.5. Поручитель согласен с тем, что изменения и дополнения, внесенные в Договор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не освобождают его от обязательств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633A49" w:rsidRDefault="00633A49" w:rsidP="00FF7114">
      <w:pPr>
        <w:spacing w:before="0" w:after="0"/>
        <w:ind w:firstLine="709"/>
        <w:jc w:val="both"/>
        <w:rPr>
          <w:sz w:val="24"/>
          <w:szCs w:val="24"/>
        </w:rPr>
      </w:pPr>
    </w:p>
    <w:p w:rsidR="00633A49" w:rsidRPr="0025149B" w:rsidRDefault="00633A49" w:rsidP="00FF7114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633A49" w:rsidRDefault="00633A49" w:rsidP="00FF7114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A7CC7">
        <w:rPr>
          <w:rFonts w:ascii="Times New Roman" w:hAnsi="Times New Roman"/>
          <w:snapToGrid w:val="0"/>
          <w:sz w:val="24"/>
          <w:szCs w:val="24"/>
        </w:rPr>
        <w:t>При неисполнении Должником своих обязательств перед Кредитором по возврату полученной суммы аванса, Кредитор предъявляет письменное обоснованное</w:t>
      </w:r>
      <w:r>
        <w:rPr>
          <w:rFonts w:ascii="Times New Roman" w:hAnsi="Times New Roman"/>
          <w:snapToGrid w:val="0"/>
          <w:sz w:val="24"/>
          <w:szCs w:val="24"/>
        </w:rPr>
        <w:t xml:space="preserve"> требование к Поручителю об исполнении Поручителем обязательств по настоящему Договору.</w:t>
      </w:r>
    </w:p>
    <w:p w:rsidR="00633A49" w:rsidRPr="0025149B" w:rsidRDefault="00633A49" w:rsidP="00FF7114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633A49" w:rsidRPr="0025149B" w:rsidRDefault="00633A49" w:rsidP="00FF7114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633A49" w:rsidRPr="0025149B" w:rsidRDefault="00633A49" w:rsidP="00FF7114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633A49" w:rsidRPr="0025149B" w:rsidRDefault="00633A49" w:rsidP="00FF7114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</w:t>
      </w:r>
      <w:r w:rsidRPr="0025149B" w:rsidDel="00E7352D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633A49" w:rsidRPr="0025149B" w:rsidRDefault="00633A49" w:rsidP="00FF7114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633A49" w:rsidRPr="0025149B" w:rsidRDefault="00633A49" w:rsidP="00FF7114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633A49" w:rsidRPr="0025149B" w:rsidRDefault="00633A49" w:rsidP="00FF7114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633A49" w:rsidRPr="0025149B" w:rsidRDefault="00633A49" w:rsidP="00FF7114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633A49" w:rsidRPr="0025149B" w:rsidRDefault="00633A49" w:rsidP="00FF7114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633A49" w:rsidRPr="0025149B" w:rsidRDefault="00633A49" w:rsidP="00FF7114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633A49" w:rsidRPr="0025149B" w:rsidRDefault="00633A49" w:rsidP="00FF7114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633A49" w:rsidRPr="0025149B" w:rsidRDefault="00633A49" w:rsidP="00FF7114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633A49" w:rsidRPr="0025149B" w:rsidRDefault="00633A49" w:rsidP="00FF7114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возврату суммы аванса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633A49" w:rsidRPr="0025149B" w:rsidRDefault="00633A49" w:rsidP="00FF7114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633A49" w:rsidRPr="0025149B" w:rsidRDefault="00633A49" w:rsidP="00FF7114">
      <w:pPr>
        <w:pStyle w:val="BodyTextIndent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633A49" w:rsidRPr="0025149B" w:rsidRDefault="00633A49" w:rsidP="00FF7114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633A49" w:rsidRPr="0025149B" w:rsidRDefault="00633A49" w:rsidP="00FF7114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633A49" w:rsidRDefault="00633A49" w:rsidP="00FF7114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633A49" w:rsidRDefault="00633A49" w:rsidP="00FF7114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633A49" w:rsidRDefault="00633A49" w:rsidP="00FF7114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633A49" w:rsidRDefault="00633A49" w:rsidP="00FF7114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633A49" w:rsidRDefault="00633A49" w:rsidP="00FF7114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633A49" w:rsidRPr="0025149B" w:rsidRDefault="00633A49" w:rsidP="00FF7114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633A49" w:rsidRDefault="00633A49" w:rsidP="00FF711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_________________________.</w:t>
      </w:r>
    </w:p>
    <w:p w:rsidR="00633A49" w:rsidRPr="0025149B" w:rsidRDefault="00633A49" w:rsidP="00FF7114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633A49" w:rsidRPr="0025149B" w:rsidRDefault="00633A49" w:rsidP="00FF711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633A49" w:rsidRPr="0025149B" w:rsidRDefault="00633A49" w:rsidP="00FF7114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633A49" w:rsidRDefault="00633A49" w:rsidP="00FF7114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33A49" w:rsidRPr="00BE6D13" w:rsidRDefault="00633A49" w:rsidP="00FF7114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.2. Взаимоотношения Сторон, не урегулированные настоящим Договором, регулируются законодательством Российской Федерации.</w:t>
      </w:r>
    </w:p>
    <w:p w:rsidR="00633A49" w:rsidRPr="00BE6D13" w:rsidRDefault="00633A49" w:rsidP="00FF7114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633A49" w:rsidRPr="00BE6D13" w:rsidRDefault="00633A49" w:rsidP="00FF7114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1 вариант</w:t>
      </w:r>
    </w:p>
    <w:p w:rsidR="00633A49" w:rsidRPr="00BE6D13" w:rsidRDefault="00633A49" w:rsidP="00FF7114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BE6D13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633A49" w:rsidRPr="00BE6D13" w:rsidRDefault="00633A49" w:rsidP="00FF7114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2 вариант</w:t>
      </w:r>
    </w:p>
    <w:p w:rsidR="00633A49" w:rsidRPr="00BE6D13" w:rsidRDefault="00633A49" w:rsidP="00FF7114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633A49" w:rsidRPr="006A529F" w:rsidRDefault="00633A49" w:rsidP="00FF7114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.4. В случае ненаправления или ненадлежа</w:t>
      </w:r>
      <w:r w:rsidRPr="006A529F">
        <w:rPr>
          <w:sz w:val="24"/>
          <w:szCs w:val="24"/>
        </w:rPr>
        <w:t>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633A49" w:rsidRPr="0025149B" w:rsidRDefault="00633A49" w:rsidP="00FF7114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633A49" w:rsidRPr="0025149B" w:rsidRDefault="00633A49" w:rsidP="00FF7114">
      <w:pPr>
        <w:pStyle w:val="BodyTextIndent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25149B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33A49" w:rsidRDefault="00633A49" w:rsidP="00FF7114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РЕКВИЗИТЫ И ПОДПИСИ СТОРОН</w:t>
      </w:r>
    </w:p>
    <w:p w:rsidR="00633A49" w:rsidRPr="00952FD2" w:rsidRDefault="00633A49" w:rsidP="00FF7114">
      <w:pPr>
        <w:pStyle w:val="Iiiaeuiue"/>
        <w:rPr>
          <w:sz w:val="24"/>
          <w:szCs w:val="24"/>
        </w:rPr>
      </w:pPr>
      <w:r w:rsidRPr="00952FD2">
        <w:rPr>
          <w:b/>
          <w:bCs/>
          <w:sz w:val="24"/>
          <w:szCs w:val="24"/>
        </w:rPr>
        <w:t>ПОРУЧИТЕЛЬ</w:t>
      </w:r>
    </w:p>
    <w:p w:rsidR="00633A49" w:rsidRPr="00952FD2" w:rsidRDefault="00633A49" w:rsidP="00FF7114">
      <w:pPr>
        <w:pStyle w:val="BodyTextIndent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</w:t>
      </w:r>
      <w:r w:rsidRPr="009F1DB0">
        <w:rPr>
          <w:b/>
          <w:bCs/>
          <w:sz w:val="24"/>
          <w:szCs w:val="24"/>
        </w:rPr>
        <w:t xml:space="preserve">» </w:t>
      </w:r>
    </w:p>
    <w:p w:rsidR="00633A49" w:rsidRDefault="00633A49" w:rsidP="00FF7114">
      <w:pPr>
        <w:pStyle w:val="BodyTextIndent"/>
        <w:spacing w:line="240" w:lineRule="auto"/>
        <w:jc w:val="left"/>
        <w:rPr>
          <w:sz w:val="24"/>
          <w:szCs w:val="24"/>
        </w:rPr>
      </w:pPr>
    </w:p>
    <w:p w:rsidR="00633A49" w:rsidRPr="00952FD2" w:rsidRDefault="00633A49" w:rsidP="00FF7114">
      <w:pPr>
        <w:pStyle w:val="BodyTextIndent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633A49" w:rsidRPr="00391115" w:rsidRDefault="00633A49" w:rsidP="00FF7114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633A49" w:rsidRDefault="00633A49" w:rsidP="00FF7114">
      <w:pPr>
        <w:spacing w:before="0" w:after="0"/>
        <w:rPr>
          <w:sz w:val="24"/>
          <w:szCs w:val="24"/>
        </w:rPr>
      </w:pPr>
    </w:p>
    <w:p w:rsidR="00633A49" w:rsidRDefault="00633A49" w:rsidP="00FF7114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633A49" w:rsidRPr="00952FD2" w:rsidRDefault="00633A49" w:rsidP="00FF7114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633A49" w:rsidRPr="0025149B" w:rsidRDefault="00633A49" w:rsidP="00FF7114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923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1725"/>
        <w:gridCol w:w="1515"/>
        <w:gridCol w:w="3240"/>
        <w:gridCol w:w="203"/>
      </w:tblGrid>
      <w:tr w:rsidR="00633A49" w:rsidRPr="0025149B" w:rsidTr="00BA7A87">
        <w:trPr>
          <w:gridAfter w:val="1"/>
          <w:wAfter w:w="203" w:type="dxa"/>
        </w:trPr>
        <w:tc>
          <w:tcPr>
            <w:tcW w:w="3240" w:type="dxa"/>
          </w:tcPr>
          <w:p w:rsidR="00633A49" w:rsidRPr="0025149B" w:rsidRDefault="00633A49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633A49" w:rsidRPr="0025149B" w:rsidRDefault="00633A49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633A49" w:rsidRPr="0025149B" w:rsidRDefault="00633A49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633A49" w:rsidRPr="00B879B2" w:rsidTr="00BA7A87">
        <w:trPr>
          <w:gridAfter w:val="1"/>
          <w:wAfter w:w="203" w:type="dxa"/>
          <w:trHeight w:val="274"/>
        </w:trPr>
        <w:tc>
          <w:tcPr>
            <w:tcW w:w="3240" w:type="dxa"/>
          </w:tcPr>
          <w:p w:rsidR="00633A49" w:rsidRDefault="00633A49" w:rsidP="00BA7A87">
            <w:pPr>
              <w:spacing w:before="0" w:after="0"/>
              <w:rPr>
                <w:sz w:val="24"/>
                <w:szCs w:val="24"/>
              </w:rPr>
            </w:pPr>
          </w:p>
          <w:p w:rsidR="00633A49" w:rsidRDefault="00633A49" w:rsidP="00BA7A8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633A49" w:rsidRPr="0025149B" w:rsidRDefault="00633A49" w:rsidP="00BA7A87">
            <w:pPr>
              <w:spacing w:before="0" w:after="0"/>
              <w:rPr>
                <w:sz w:val="24"/>
                <w:szCs w:val="24"/>
              </w:rPr>
            </w:pPr>
          </w:p>
          <w:p w:rsidR="00633A49" w:rsidRDefault="00633A49" w:rsidP="00BA7A87">
            <w:pPr>
              <w:spacing w:before="0" w:after="0"/>
              <w:rPr>
                <w:sz w:val="24"/>
                <w:szCs w:val="24"/>
              </w:rPr>
            </w:pPr>
          </w:p>
          <w:p w:rsidR="00633A49" w:rsidRDefault="00633A49" w:rsidP="00BA7A87">
            <w:pPr>
              <w:spacing w:before="0" w:after="0"/>
              <w:rPr>
                <w:sz w:val="24"/>
                <w:szCs w:val="24"/>
              </w:rPr>
            </w:pPr>
          </w:p>
          <w:p w:rsidR="00633A49" w:rsidRPr="0025149B" w:rsidRDefault="00633A49" w:rsidP="00BA7A87">
            <w:pPr>
              <w:spacing w:before="0" w:after="0"/>
              <w:rPr>
                <w:sz w:val="24"/>
                <w:szCs w:val="24"/>
              </w:rPr>
            </w:pPr>
          </w:p>
          <w:p w:rsidR="00633A49" w:rsidRPr="00747966" w:rsidRDefault="00633A49" w:rsidP="00BA7A87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</w:t>
            </w:r>
          </w:p>
          <w:p w:rsidR="00633A49" w:rsidRPr="0025149B" w:rsidRDefault="00633A49" w:rsidP="00BA7A87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633A49" w:rsidRPr="0025149B" w:rsidRDefault="00633A49" w:rsidP="00BA7A8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633A49" w:rsidRPr="0025149B" w:rsidRDefault="00633A49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33A49" w:rsidRDefault="00633A49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633A49" w:rsidRDefault="00633A49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33A49" w:rsidRPr="0025149B" w:rsidRDefault="00633A49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33A49" w:rsidRDefault="00633A49" w:rsidP="00BA7A87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633A49" w:rsidRPr="0025149B" w:rsidRDefault="00633A49" w:rsidP="00BA7A87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633A49" w:rsidRPr="0025149B" w:rsidRDefault="00633A49" w:rsidP="00BA7A87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633A49" w:rsidRPr="0025149B" w:rsidRDefault="00633A49" w:rsidP="00BA7A87">
            <w:pPr>
              <w:pStyle w:val="BodyTextIndent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633A49" w:rsidRDefault="00633A4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33A49" w:rsidRDefault="00633A4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 «________________»</w:t>
            </w:r>
          </w:p>
          <w:p w:rsidR="00633A49" w:rsidRDefault="00633A4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33A49" w:rsidRDefault="00633A4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33A49" w:rsidRPr="0025149B" w:rsidRDefault="00633A4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33A49" w:rsidRPr="0025149B" w:rsidRDefault="00633A49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33A49" w:rsidRDefault="00633A49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633A49" w:rsidRPr="00B879B2" w:rsidRDefault="00633A49" w:rsidP="00BA7A87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  <w:tr w:rsidR="00633A49" w:rsidRPr="007D54FF" w:rsidTr="00BA7A87">
        <w:tblPrEx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33A49" w:rsidRPr="007D54FF" w:rsidTr="00BA7A87">
        <w:tblPrEx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38"/>
          <w:jc w:val="center"/>
        </w:trPr>
        <w:tc>
          <w:tcPr>
            <w:tcW w:w="4965" w:type="dxa"/>
            <w:gridSpan w:val="2"/>
          </w:tcPr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  <w:gridSpan w:val="3"/>
          </w:tcPr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33A49" w:rsidRPr="007D54FF" w:rsidRDefault="00633A49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33A49" w:rsidRPr="00DD00D2" w:rsidRDefault="00633A49" w:rsidP="00FF7114">
      <w:pPr>
        <w:spacing w:before="240" w:after="120"/>
      </w:pPr>
    </w:p>
    <w:p w:rsidR="00633A49" w:rsidRPr="00FF7114" w:rsidRDefault="00633A49" w:rsidP="00FF7114"/>
    <w:sectPr w:rsidR="00633A49" w:rsidRPr="00FF7114" w:rsidSect="00FF7114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1134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A49" w:rsidRDefault="00633A49" w:rsidP="006409EA">
      <w:pPr>
        <w:spacing w:before="0" w:after="0"/>
      </w:pPr>
      <w:r>
        <w:separator/>
      </w:r>
    </w:p>
  </w:endnote>
  <w:endnote w:type="continuationSeparator" w:id="0">
    <w:p w:rsidR="00633A49" w:rsidRDefault="00633A49" w:rsidP="006409E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9" w:rsidRDefault="00633A49" w:rsidP="001263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3A49" w:rsidRDefault="00633A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9" w:rsidRDefault="00633A49" w:rsidP="001263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33A49" w:rsidRDefault="00633A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A49" w:rsidRDefault="00633A49" w:rsidP="006409EA">
      <w:pPr>
        <w:spacing w:before="0" w:after="0"/>
      </w:pPr>
      <w:r>
        <w:separator/>
      </w:r>
    </w:p>
  </w:footnote>
  <w:footnote w:type="continuationSeparator" w:id="0">
    <w:p w:rsidR="00633A49" w:rsidRDefault="00633A49" w:rsidP="006409EA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9" w:rsidRDefault="00633A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3A49" w:rsidRDefault="00633A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9" w:rsidRDefault="00633A49">
    <w:pPr>
      <w:pStyle w:val="Header"/>
      <w:framePr w:wrap="around" w:vAnchor="text" w:hAnchor="margin" w:xAlign="center" w:y="1"/>
      <w:rPr>
        <w:rStyle w:val="PageNumber"/>
      </w:rPr>
    </w:pPr>
  </w:p>
  <w:p w:rsidR="00633A49" w:rsidRDefault="00633A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9B1"/>
    <w:rsid w:val="000941D1"/>
    <w:rsid w:val="000C0D75"/>
    <w:rsid w:val="001263A7"/>
    <w:rsid w:val="0025149B"/>
    <w:rsid w:val="002E4A11"/>
    <w:rsid w:val="00391115"/>
    <w:rsid w:val="00625A11"/>
    <w:rsid w:val="00633A49"/>
    <w:rsid w:val="006409EA"/>
    <w:rsid w:val="006A529F"/>
    <w:rsid w:val="006C6E61"/>
    <w:rsid w:val="00732A53"/>
    <w:rsid w:val="00747966"/>
    <w:rsid w:val="007A1D09"/>
    <w:rsid w:val="007A7CC7"/>
    <w:rsid w:val="007D54FF"/>
    <w:rsid w:val="00881F25"/>
    <w:rsid w:val="00952FD2"/>
    <w:rsid w:val="0095431D"/>
    <w:rsid w:val="009F1DB0"/>
    <w:rsid w:val="00A865D1"/>
    <w:rsid w:val="00AE03AB"/>
    <w:rsid w:val="00B879B2"/>
    <w:rsid w:val="00BA7A87"/>
    <w:rsid w:val="00BE6D13"/>
    <w:rsid w:val="00BE7866"/>
    <w:rsid w:val="00DA67F5"/>
    <w:rsid w:val="00DD00D2"/>
    <w:rsid w:val="00E7352D"/>
    <w:rsid w:val="00E949B1"/>
    <w:rsid w:val="00E97A45"/>
    <w:rsid w:val="00EB331B"/>
    <w:rsid w:val="00F20EBE"/>
    <w:rsid w:val="00FF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locked="1" w:semiHidden="0" w:uiPriority="0"/>
    <w:lsdException w:name="Body Text Indent 2" w:locked="1" w:semiHidden="0" w:uiPriority="0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949B1"/>
    <w:pPr>
      <w:widowControl w:val="0"/>
      <w:spacing w:before="20" w:after="4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uiPriority w:val="99"/>
    <w:rsid w:val="00E949B1"/>
    <w:pPr>
      <w:widowControl w:val="0"/>
      <w:spacing w:before="360" w:after="40"/>
    </w:pPr>
    <w:rPr>
      <w:rFonts w:ascii="Times New Roman" w:hAnsi="Times New Roman"/>
      <w:b/>
      <w:sz w:val="24"/>
      <w:szCs w:val="20"/>
    </w:rPr>
  </w:style>
  <w:style w:type="paragraph" w:customStyle="1" w:styleId="TableText">
    <w:name w:val="Table Text"/>
    <w:uiPriority w:val="99"/>
    <w:rsid w:val="00E949B1"/>
    <w:pPr>
      <w:widowControl w:val="0"/>
      <w:spacing w:before="20" w:after="20"/>
    </w:pPr>
    <w:rPr>
      <w:rFonts w:ascii="Times New Roman" w:hAnsi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949B1"/>
    <w:pPr>
      <w:widowControl/>
      <w:spacing w:before="0" w:after="0" w:line="360" w:lineRule="auto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949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">
    <w:name w:val="Основной текст с отступом Знак"/>
    <w:basedOn w:val="DefaultParagraphFont"/>
    <w:link w:val="BodyTextIndent"/>
    <w:uiPriority w:val="99"/>
    <w:semiHidden/>
    <w:locked/>
    <w:rsid w:val="00E9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E949B1"/>
    <w:pPr>
      <w:ind w:firstLine="284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949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basedOn w:val="DefaultParagraphFont"/>
    <w:link w:val="BodyTextIndent2"/>
    <w:uiPriority w:val="99"/>
    <w:semiHidden/>
    <w:locked/>
    <w:rsid w:val="00E9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E949B1"/>
    <w:pPr>
      <w:widowControl/>
      <w:spacing w:before="0" w:after="0" w:line="240" w:lineRule="exact"/>
      <w:ind w:firstLine="709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949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с отступом 3 Знак"/>
    <w:basedOn w:val="DefaultParagraphFont"/>
    <w:link w:val="BodyTextIndent3"/>
    <w:uiPriority w:val="99"/>
    <w:semiHidden/>
    <w:locked/>
    <w:rsid w:val="00E949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rsid w:val="00E949B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949B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DefaultParagraphFont"/>
    <w:link w:val="BodyText3"/>
    <w:uiPriority w:val="99"/>
    <w:semiHidden/>
    <w:locked/>
    <w:rsid w:val="00E949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E949B1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E949B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0">
    <w:name w:val="Текст Знак"/>
    <w:basedOn w:val="DefaultParagraphFont"/>
    <w:link w:val="PlainText"/>
    <w:uiPriority w:val="99"/>
    <w:semiHidden/>
    <w:locked/>
    <w:rsid w:val="00E949B1"/>
    <w:rPr>
      <w:rFonts w:ascii="Consolas" w:eastAsia="Times New Roman" w:hAnsi="Consolas" w:cs="Times New Roman"/>
      <w:sz w:val="21"/>
      <w:szCs w:val="21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E949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49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semiHidden/>
    <w:rsid w:val="00E949B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949B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E949B1"/>
    <w:pPr>
      <w:autoSpaceDE w:val="0"/>
      <w:autoSpaceDN w:val="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1560</Words>
  <Characters>8896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6612</cp:lastModifiedBy>
  <cp:revision>4</cp:revision>
  <dcterms:created xsi:type="dcterms:W3CDTF">2013-04-03T08:43:00Z</dcterms:created>
  <dcterms:modified xsi:type="dcterms:W3CDTF">2014-01-10T06:10:00Z</dcterms:modified>
</cp:coreProperties>
</file>